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5DE1D" w14:textId="77777777" w:rsidR="00A612A6" w:rsidRDefault="00A612A6" w:rsidP="00A612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PHYLEPP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fl.1473)</w:t>
      </w:r>
    </w:p>
    <w:p w14:paraId="1786A80C" w14:textId="77777777" w:rsidR="00A612A6" w:rsidRPr="00B475A6" w:rsidRDefault="00A612A6" w:rsidP="00A612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Bawtry, Nottinghamshire.</w:t>
      </w:r>
    </w:p>
    <w:p w14:paraId="23E99FF7" w14:textId="77777777" w:rsidR="00A612A6" w:rsidRPr="00FA1FE3" w:rsidRDefault="00A612A6" w:rsidP="00A612A6">
      <w:pPr>
        <w:rPr>
          <w:rFonts w:ascii="Times New Roman" w:hAnsi="Times New Roman" w:cs="Times New Roman"/>
          <w:sz w:val="24"/>
          <w:szCs w:val="24"/>
        </w:rPr>
      </w:pPr>
    </w:p>
    <w:p w14:paraId="54AA84C5" w14:textId="77777777" w:rsidR="00A612A6" w:rsidRPr="00766722" w:rsidRDefault="00A612A6" w:rsidP="00A612A6">
      <w:pPr>
        <w:rPr>
          <w:rFonts w:ascii="Times New Roman" w:hAnsi="Times New Roman" w:cs="Times New Roman"/>
          <w:sz w:val="24"/>
          <w:szCs w:val="24"/>
        </w:rPr>
      </w:pPr>
    </w:p>
    <w:p w14:paraId="2CB462B1" w14:textId="77777777" w:rsidR="00A612A6" w:rsidRDefault="00A612A6" w:rsidP="00A612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May1473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1F3AF413" w14:textId="77777777" w:rsidR="00A612A6" w:rsidRDefault="00A612A6" w:rsidP="00A612A6">
      <w:pPr>
        <w:rPr>
          <w:rFonts w:ascii="Times New Roman" w:hAnsi="Times New Roman" w:cs="Times New Roman"/>
          <w:sz w:val="24"/>
          <w:szCs w:val="24"/>
        </w:rPr>
      </w:pPr>
    </w:p>
    <w:p w14:paraId="33B2333A" w14:textId="77777777" w:rsidR="00A612A6" w:rsidRDefault="00A612A6" w:rsidP="00A612A6">
      <w:pPr>
        <w:rPr>
          <w:rFonts w:ascii="Times New Roman" w:hAnsi="Times New Roman" w:cs="Times New Roman"/>
          <w:sz w:val="24"/>
          <w:szCs w:val="24"/>
        </w:rPr>
      </w:pPr>
    </w:p>
    <w:p w14:paraId="566405FF" w14:textId="77777777" w:rsidR="00A612A6" w:rsidRDefault="00A612A6" w:rsidP="00A612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2021</w:t>
      </w:r>
    </w:p>
    <w:p w14:paraId="24C506E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BA166" w14:textId="77777777" w:rsidR="00A612A6" w:rsidRDefault="00A612A6" w:rsidP="009139A6">
      <w:r>
        <w:separator/>
      </w:r>
    </w:p>
  </w:endnote>
  <w:endnote w:type="continuationSeparator" w:id="0">
    <w:p w14:paraId="3E0375F5" w14:textId="77777777" w:rsidR="00A612A6" w:rsidRDefault="00A612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A4E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D4A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D39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6761B" w14:textId="77777777" w:rsidR="00A612A6" w:rsidRDefault="00A612A6" w:rsidP="009139A6">
      <w:r>
        <w:separator/>
      </w:r>
    </w:p>
  </w:footnote>
  <w:footnote w:type="continuationSeparator" w:id="0">
    <w:p w14:paraId="7CDBD9BB" w14:textId="77777777" w:rsidR="00A612A6" w:rsidRDefault="00A612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EAB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F9D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33C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2A6"/>
    <w:rsid w:val="000666E0"/>
    <w:rsid w:val="002510B7"/>
    <w:rsid w:val="005C130B"/>
    <w:rsid w:val="00826F5C"/>
    <w:rsid w:val="009139A6"/>
    <w:rsid w:val="009448BB"/>
    <w:rsid w:val="00A3176C"/>
    <w:rsid w:val="00A612A6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0BABF"/>
  <w15:chartTrackingRefBased/>
  <w15:docId w15:val="{1CFEAE29-0AEB-40CB-AE14-C61A0340D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2A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2021-03-10T17:06:00Z</dcterms:created>
  <dcterms:modified xsi:type="dcterms:W3CDTF">2021-03-10T17:06:00Z</dcterms:modified>
</cp:coreProperties>
</file>